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3547A" w14:textId="77777777" w:rsidR="00457E51" w:rsidRDefault="00457E51" w:rsidP="00457E51">
      <w:pPr>
        <w:autoSpaceDE w:val="0"/>
        <w:autoSpaceDN w:val="0"/>
        <w:adjustRightInd w:val="0"/>
        <w:rPr>
          <w:rFonts w:ascii="Calibri,Bold" w:hAnsi="Calibri,Bold" w:cs="Calibri,Bold"/>
          <w:b/>
          <w:bCs/>
          <w:sz w:val="20"/>
          <w:szCs w:val="20"/>
        </w:rPr>
      </w:pPr>
    </w:p>
    <w:p w14:paraId="526215F0" w14:textId="67DC9D81" w:rsidR="00457E51" w:rsidRPr="00457E51" w:rsidRDefault="00457E51" w:rsidP="00457E5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0"/>
        </w:rPr>
      </w:pPr>
      <w:r w:rsidRPr="00457E51">
        <w:rPr>
          <w:rFonts w:ascii="Arial" w:hAnsi="Arial" w:cs="Arial"/>
          <w:b/>
          <w:bCs/>
          <w:szCs w:val="20"/>
        </w:rPr>
        <w:t>MODELO 2</w:t>
      </w:r>
    </w:p>
    <w:p w14:paraId="73760337" w14:textId="77777777" w:rsidR="00457E51" w:rsidRPr="00457E51" w:rsidRDefault="00457E51" w:rsidP="00457E5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0"/>
        </w:rPr>
      </w:pPr>
    </w:p>
    <w:p w14:paraId="17F07EB1" w14:textId="501C9467" w:rsidR="00457E51" w:rsidRPr="00457E51" w:rsidRDefault="00457E51" w:rsidP="00457E5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0"/>
        </w:rPr>
      </w:pPr>
      <w:r w:rsidRPr="00457E51">
        <w:rPr>
          <w:rFonts w:ascii="Arial" w:hAnsi="Arial" w:cs="Arial"/>
          <w:b/>
          <w:bCs/>
          <w:szCs w:val="20"/>
        </w:rPr>
        <w:t>DECLARAÇÃO DO PROPONENTE DE CUMPRIMENTO AO ART. 7°, INCISO XXXIII DA CONSTITUIÇÃO FEDERAL</w:t>
      </w:r>
    </w:p>
    <w:p w14:paraId="3364C253" w14:textId="77777777" w:rsidR="00457E51" w:rsidRDefault="00457E51" w:rsidP="00457E5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0"/>
        </w:rPr>
      </w:pPr>
    </w:p>
    <w:p w14:paraId="0039125D" w14:textId="6E0E3DC6" w:rsidR="00457E51" w:rsidRPr="00457E51" w:rsidRDefault="00457E51" w:rsidP="00457E5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0"/>
        </w:rPr>
      </w:pPr>
      <w:r w:rsidRPr="00457E51">
        <w:rPr>
          <w:rFonts w:ascii="Arial" w:hAnsi="Arial" w:cs="Arial"/>
          <w:b/>
          <w:bCs/>
          <w:szCs w:val="20"/>
        </w:rPr>
        <w:t>REF: PREGÃO N</w:t>
      </w:r>
      <w:r w:rsidRPr="00457E51">
        <w:rPr>
          <w:rFonts w:ascii="Arial" w:hAnsi="Arial" w:cs="Arial"/>
          <w:b/>
          <w:bCs/>
          <w:szCs w:val="20"/>
        </w:rPr>
        <w:t>º 028/2018</w:t>
      </w:r>
    </w:p>
    <w:p w14:paraId="654EFD82" w14:textId="77777777" w:rsidR="00457E51" w:rsidRDefault="00457E51" w:rsidP="00457E51">
      <w:pPr>
        <w:autoSpaceDE w:val="0"/>
        <w:autoSpaceDN w:val="0"/>
        <w:adjustRightInd w:val="0"/>
        <w:rPr>
          <w:rFonts w:ascii="Calibri,Bold" w:hAnsi="Calibri,Bold" w:cs="Calibri,Bold"/>
          <w:b/>
          <w:bCs/>
          <w:sz w:val="20"/>
          <w:szCs w:val="20"/>
        </w:rPr>
      </w:pPr>
      <w:bookmarkStart w:id="0" w:name="_GoBack"/>
      <w:bookmarkEnd w:id="0"/>
    </w:p>
    <w:p w14:paraId="2619200B" w14:textId="531FDF78" w:rsidR="00457E51" w:rsidRPr="00457E51" w:rsidRDefault="00457E51" w:rsidP="00457E5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457E51">
        <w:rPr>
          <w:rFonts w:ascii="Arial" w:hAnsi="Arial" w:cs="Arial"/>
          <w:sz w:val="22"/>
          <w:szCs w:val="22"/>
        </w:rPr>
        <w:t>Fluxor Industria e Comércio de Equipamentos Ltda</w:t>
      </w:r>
      <w:r w:rsidRPr="00457E51">
        <w:rPr>
          <w:rFonts w:ascii="Arial" w:hAnsi="Arial" w:cs="Arial"/>
          <w:sz w:val="22"/>
          <w:szCs w:val="22"/>
        </w:rPr>
        <w:t xml:space="preserve"> inscrito no CNPJ n° </w:t>
      </w:r>
      <w:r w:rsidRPr="00457E51">
        <w:rPr>
          <w:rFonts w:ascii="Arial" w:hAnsi="Arial" w:cs="Arial"/>
          <w:sz w:val="22"/>
          <w:szCs w:val="22"/>
        </w:rPr>
        <w:t>20.138.059/0001-58</w:t>
      </w:r>
      <w:r w:rsidRPr="00457E51">
        <w:rPr>
          <w:rFonts w:ascii="Arial" w:hAnsi="Arial" w:cs="Arial"/>
          <w:sz w:val="22"/>
          <w:szCs w:val="22"/>
        </w:rPr>
        <w:t>, por intermédio de seu</w:t>
      </w:r>
      <w:r w:rsidRPr="00457E51">
        <w:rPr>
          <w:rFonts w:ascii="Arial" w:hAnsi="Arial" w:cs="Arial"/>
          <w:sz w:val="22"/>
          <w:szCs w:val="22"/>
        </w:rPr>
        <w:t xml:space="preserve"> </w:t>
      </w:r>
      <w:r w:rsidRPr="00457E51">
        <w:rPr>
          <w:rFonts w:ascii="Arial" w:hAnsi="Arial" w:cs="Arial"/>
          <w:sz w:val="22"/>
          <w:szCs w:val="22"/>
        </w:rPr>
        <w:t xml:space="preserve">representante legal o(a) </w:t>
      </w:r>
      <w:proofErr w:type="spellStart"/>
      <w:r w:rsidRPr="00457E51">
        <w:rPr>
          <w:rFonts w:ascii="Arial" w:hAnsi="Arial" w:cs="Arial"/>
          <w:sz w:val="22"/>
          <w:szCs w:val="22"/>
        </w:rPr>
        <w:t>Sr</w:t>
      </w:r>
      <w:proofErr w:type="spellEnd"/>
      <w:r w:rsidRPr="00457E51">
        <w:rPr>
          <w:rFonts w:ascii="Arial" w:hAnsi="Arial" w:cs="Arial"/>
          <w:sz w:val="22"/>
          <w:szCs w:val="22"/>
        </w:rPr>
        <w:t xml:space="preserve">(a) </w:t>
      </w:r>
      <w:r w:rsidRPr="00457E51">
        <w:rPr>
          <w:rFonts w:ascii="Arial" w:hAnsi="Arial" w:cs="Arial"/>
          <w:sz w:val="22"/>
          <w:szCs w:val="22"/>
        </w:rPr>
        <w:t xml:space="preserve"> Marco Antonio Baldo</w:t>
      </w:r>
      <w:r w:rsidRPr="00457E51">
        <w:rPr>
          <w:rFonts w:ascii="Arial" w:hAnsi="Arial" w:cs="Arial"/>
          <w:sz w:val="22"/>
          <w:szCs w:val="22"/>
        </w:rPr>
        <w:t>, portador(a) da Carteira de Identidade n°</w:t>
      </w:r>
      <w:r w:rsidRPr="00457E51">
        <w:rPr>
          <w:rFonts w:ascii="Arial" w:hAnsi="Arial" w:cs="Arial"/>
          <w:sz w:val="22"/>
          <w:szCs w:val="22"/>
        </w:rPr>
        <w:t xml:space="preserve"> 501.135.13-01</w:t>
      </w:r>
      <w:r w:rsidRPr="00457E51">
        <w:rPr>
          <w:rFonts w:ascii="Arial" w:hAnsi="Arial" w:cs="Arial"/>
          <w:sz w:val="22"/>
          <w:szCs w:val="22"/>
        </w:rPr>
        <w:t xml:space="preserve"> e CPF n°</w:t>
      </w:r>
      <w:r w:rsidRPr="00457E51">
        <w:rPr>
          <w:rFonts w:ascii="Arial" w:hAnsi="Arial" w:cs="Arial"/>
          <w:sz w:val="22"/>
          <w:szCs w:val="22"/>
        </w:rPr>
        <w:t xml:space="preserve"> 297.072.180-53</w:t>
      </w:r>
      <w:r w:rsidRPr="00457E51">
        <w:rPr>
          <w:rFonts w:ascii="Arial" w:hAnsi="Arial" w:cs="Arial"/>
          <w:sz w:val="22"/>
          <w:szCs w:val="22"/>
        </w:rPr>
        <w:t xml:space="preserve">, </w:t>
      </w:r>
      <w:r w:rsidRPr="00457E51">
        <w:rPr>
          <w:rFonts w:ascii="Arial" w:hAnsi="Arial" w:cs="Arial"/>
          <w:bCs/>
          <w:sz w:val="22"/>
          <w:szCs w:val="22"/>
        </w:rPr>
        <w:t>DECLARA</w:t>
      </w:r>
      <w:r w:rsidRPr="00457E51">
        <w:rPr>
          <w:rFonts w:ascii="Arial" w:hAnsi="Arial" w:cs="Arial"/>
          <w:sz w:val="22"/>
          <w:szCs w:val="22"/>
        </w:rPr>
        <w:t>, para fins do disposto no inciso V do Art. 27 da Lei n° 8.666, de 21 de Junho de 1993,</w:t>
      </w:r>
      <w:r w:rsidRPr="00457E51">
        <w:rPr>
          <w:rFonts w:ascii="Arial" w:hAnsi="Arial" w:cs="Arial"/>
          <w:sz w:val="22"/>
          <w:szCs w:val="22"/>
        </w:rPr>
        <w:t xml:space="preserve"> </w:t>
      </w:r>
      <w:r w:rsidRPr="00457E51">
        <w:rPr>
          <w:rFonts w:ascii="Arial" w:hAnsi="Arial" w:cs="Arial"/>
          <w:sz w:val="22"/>
          <w:szCs w:val="22"/>
        </w:rPr>
        <w:t>acrescido pela Lei n° 9.854, de 27 de outubro de 1999, que não emprega menor de dezoito anos em trabalho noturno,</w:t>
      </w:r>
      <w:r w:rsidRPr="00457E51">
        <w:rPr>
          <w:rFonts w:ascii="Arial" w:hAnsi="Arial" w:cs="Arial"/>
          <w:sz w:val="22"/>
          <w:szCs w:val="22"/>
        </w:rPr>
        <w:t xml:space="preserve"> </w:t>
      </w:r>
      <w:r w:rsidRPr="00457E51">
        <w:rPr>
          <w:rFonts w:ascii="Arial" w:hAnsi="Arial" w:cs="Arial"/>
          <w:sz w:val="22"/>
          <w:szCs w:val="22"/>
        </w:rPr>
        <w:t>perigoso ou insalubre e não emprega menor de dezesseis anos.</w:t>
      </w:r>
    </w:p>
    <w:p w14:paraId="08CCDC7C" w14:textId="77777777" w:rsidR="00457E51" w:rsidRPr="00457E51" w:rsidRDefault="00457E51" w:rsidP="00457E5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4D1E97B" w14:textId="2CEEFFEB" w:rsidR="00731933" w:rsidRPr="00457E51" w:rsidRDefault="00457E51" w:rsidP="00457E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57E51">
        <w:rPr>
          <w:rFonts w:ascii="Arial" w:hAnsi="Arial" w:cs="Arial"/>
          <w:bCs/>
          <w:sz w:val="22"/>
          <w:szCs w:val="22"/>
        </w:rPr>
        <w:t>Ressalva: emprega menor, a partir de quatorze anos, na condição de aprendiz ( ).</w:t>
      </w:r>
    </w:p>
    <w:p w14:paraId="72C6FDC9" w14:textId="77777777" w:rsidR="00731933" w:rsidRPr="00457E51" w:rsidRDefault="00731933" w:rsidP="00731933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2"/>
          <w:szCs w:val="22"/>
        </w:rPr>
      </w:pPr>
    </w:p>
    <w:p w14:paraId="631FC51F" w14:textId="77777777" w:rsidR="00457E51" w:rsidRPr="00457E51" w:rsidRDefault="00457E51" w:rsidP="00731933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2"/>
          <w:szCs w:val="22"/>
        </w:rPr>
      </w:pPr>
    </w:p>
    <w:p w14:paraId="4DF3183F" w14:textId="77777777" w:rsidR="00457E51" w:rsidRPr="00457E51" w:rsidRDefault="00457E51" w:rsidP="00731933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2"/>
          <w:szCs w:val="22"/>
        </w:rPr>
      </w:pPr>
    </w:p>
    <w:p w14:paraId="139732A5" w14:textId="54DA18B7" w:rsidR="009F1BAF" w:rsidRPr="00457E51" w:rsidRDefault="009F1BAF" w:rsidP="00731933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2"/>
          <w:szCs w:val="22"/>
        </w:rPr>
      </w:pPr>
      <w:r w:rsidRPr="00457E51">
        <w:rPr>
          <w:rFonts w:ascii="Arial" w:hAnsi="Arial" w:cs="Arial"/>
          <w:bCs/>
          <w:sz w:val="22"/>
          <w:szCs w:val="22"/>
        </w:rPr>
        <w:t>São Leopoldo, 07 de junho de 2018</w:t>
      </w:r>
    </w:p>
    <w:p w14:paraId="59945518" w14:textId="77777777" w:rsidR="009F1BAF" w:rsidRPr="00457E51" w:rsidRDefault="009F1BAF" w:rsidP="0073193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254ABA99" w14:textId="729423BC" w:rsidR="009F1BAF" w:rsidRPr="00457E51" w:rsidRDefault="009F1BAF" w:rsidP="0073193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382BDE54" w14:textId="77777777" w:rsidR="00731933" w:rsidRPr="00457E51" w:rsidRDefault="00731933" w:rsidP="0073193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6ABE9945" w14:textId="5F77B1DE" w:rsidR="00B75007" w:rsidRPr="00457E51" w:rsidRDefault="002B2B39" w:rsidP="0073193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457E51">
        <w:rPr>
          <w:rFonts w:ascii="Arial" w:hAnsi="Arial" w:cs="Arial"/>
          <w:sz w:val="22"/>
          <w:szCs w:val="22"/>
        </w:rPr>
        <w:t>Atenciosamente</w:t>
      </w:r>
    </w:p>
    <w:p w14:paraId="0DEF6C3D" w14:textId="6FE3C2CA" w:rsidR="002B2B39" w:rsidRPr="00457E51" w:rsidRDefault="002B2B39" w:rsidP="0073193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0FB4BE64" w14:textId="23F8B14F" w:rsidR="00731933" w:rsidRPr="00457E51" w:rsidRDefault="00731933" w:rsidP="0073193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16B6F945" w14:textId="0485902E" w:rsidR="00731933" w:rsidRPr="00457E51" w:rsidRDefault="00731933" w:rsidP="0073193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12F8EC76" w14:textId="77777777" w:rsidR="00731933" w:rsidRPr="00457E51" w:rsidRDefault="00731933" w:rsidP="0073193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3155F143" w14:textId="76641247" w:rsidR="002B2B39" w:rsidRPr="00457E51" w:rsidRDefault="002B2B39" w:rsidP="00731933">
      <w:pPr>
        <w:autoSpaceDE w:val="0"/>
        <w:autoSpaceDN w:val="0"/>
        <w:adjustRightInd w:val="0"/>
        <w:jc w:val="center"/>
        <w:rPr>
          <w:rFonts w:ascii="Arial" w:hAnsi="Arial" w:cs="Arial"/>
          <w:iCs/>
          <w:color w:val="000000"/>
          <w:sz w:val="22"/>
          <w:szCs w:val="22"/>
        </w:rPr>
      </w:pPr>
      <w:r w:rsidRPr="00457E51">
        <w:rPr>
          <w:rFonts w:ascii="Arial" w:hAnsi="Arial" w:cs="Arial"/>
          <w:iCs/>
          <w:color w:val="000000"/>
          <w:sz w:val="22"/>
          <w:szCs w:val="22"/>
        </w:rPr>
        <w:t>Marco Antônio Baldo</w:t>
      </w:r>
    </w:p>
    <w:p w14:paraId="781E266D" w14:textId="2482B43F" w:rsidR="002B2B39" w:rsidRPr="00457E51" w:rsidRDefault="002B2B39" w:rsidP="00731933">
      <w:pPr>
        <w:autoSpaceDE w:val="0"/>
        <w:autoSpaceDN w:val="0"/>
        <w:adjustRightInd w:val="0"/>
        <w:jc w:val="center"/>
        <w:rPr>
          <w:rFonts w:ascii="Arial" w:hAnsi="Arial" w:cs="Arial"/>
          <w:iCs/>
          <w:color w:val="000000"/>
          <w:sz w:val="22"/>
          <w:szCs w:val="22"/>
        </w:rPr>
      </w:pPr>
      <w:r w:rsidRPr="00457E51">
        <w:rPr>
          <w:rFonts w:ascii="Arial" w:hAnsi="Arial" w:cs="Arial"/>
          <w:iCs/>
          <w:color w:val="000000"/>
          <w:sz w:val="22"/>
          <w:szCs w:val="22"/>
        </w:rPr>
        <w:t>Sócio Diretor</w:t>
      </w:r>
    </w:p>
    <w:p w14:paraId="454997F3" w14:textId="3ADF0542" w:rsidR="002B2B39" w:rsidRPr="00457E51" w:rsidRDefault="002B2B39" w:rsidP="00731933">
      <w:pPr>
        <w:autoSpaceDE w:val="0"/>
        <w:autoSpaceDN w:val="0"/>
        <w:adjustRightInd w:val="0"/>
        <w:jc w:val="center"/>
        <w:rPr>
          <w:rFonts w:ascii="Arial" w:hAnsi="Arial" w:cs="Arial"/>
          <w:iCs/>
          <w:color w:val="000000"/>
          <w:sz w:val="22"/>
          <w:szCs w:val="22"/>
        </w:rPr>
      </w:pPr>
      <w:r w:rsidRPr="00457E51">
        <w:rPr>
          <w:rFonts w:ascii="Arial" w:hAnsi="Arial" w:cs="Arial"/>
          <w:iCs/>
          <w:color w:val="000000"/>
          <w:sz w:val="22"/>
          <w:szCs w:val="22"/>
        </w:rPr>
        <w:t xml:space="preserve">CPF: </w:t>
      </w:r>
      <w:r w:rsidR="00025C08" w:rsidRPr="00457E51">
        <w:rPr>
          <w:rFonts w:ascii="Arial" w:hAnsi="Arial" w:cs="Arial"/>
          <w:iCs/>
          <w:color w:val="000000"/>
          <w:sz w:val="22"/>
          <w:szCs w:val="22"/>
        </w:rPr>
        <w:t>297.072.180-53</w:t>
      </w:r>
    </w:p>
    <w:sectPr w:rsidR="002B2B39" w:rsidRPr="00457E51" w:rsidSect="00DE3D5D">
      <w:headerReference w:type="default" r:id="rId8"/>
      <w:footerReference w:type="default" r:id="rId9"/>
      <w:pgSz w:w="12240" w:h="15840"/>
      <w:pgMar w:top="1661" w:right="1701" w:bottom="816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7DFEE" w14:textId="77777777" w:rsidR="004F6D23" w:rsidRDefault="004F6D23">
      <w:r>
        <w:separator/>
      </w:r>
    </w:p>
  </w:endnote>
  <w:endnote w:type="continuationSeparator" w:id="0">
    <w:p w14:paraId="1C7BFDED" w14:textId="77777777" w:rsidR="004F6D23" w:rsidRDefault="004F6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E574B" w14:textId="49C9CD0E" w:rsidR="0055352D" w:rsidRPr="006538D3" w:rsidRDefault="00220DC1" w:rsidP="006538D3">
    <w:pPr>
      <w:pStyle w:val="Rodap"/>
    </w:pPr>
    <w:r>
      <w:rPr>
        <w:noProof/>
      </w:rPr>
      <w:drawing>
        <wp:inline distT="0" distB="0" distL="0" distR="0" wp14:anchorId="5DCC7B95" wp14:editId="09149A4F">
          <wp:extent cx="5612130" cy="1075690"/>
          <wp:effectExtent l="0" t="0" r="762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e_fluxor2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1075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5FF96" w14:textId="77777777" w:rsidR="004F6D23" w:rsidRDefault="004F6D23">
      <w:r>
        <w:separator/>
      </w:r>
    </w:p>
  </w:footnote>
  <w:footnote w:type="continuationSeparator" w:id="0">
    <w:p w14:paraId="5CE65912" w14:textId="77777777" w:rsidR="004F6D23" w:rsidRDefault="004F6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1B9D9" w14:textId="5A4F72CD" w:rsidR="0055352D" w:rsidRPr="00C15EC6" w:rsidRDefault="00BD36CB" w:rsidP="00FC7305">
    <w:pPr>
      <w:pStyle w:val="Cabealho"/>
      <w:tabs>
        <w:tab w:val="clear" w:pos="8838"/>
      </w:tabs>
    </w:pPr>
    <w:r>
      <w:rPr>
        <w:noProof/>
      </w:rPr>
      <w:drawing>
        <wp:inline distT="0" distB="0" distL="0" distR="0" wp14:anchorId="2C3F9417" wp14:editId="07F8916E">
          <wp:extent cx="2447925" cy="942975"/>
          <wp:effectExtent l="0" t="0" r="0" b="0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fluxor_princip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7925" cy="942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C730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401D"/>
    <w:multiLevelType w:val="hybridMultilevel"/>
    <w:tmpl w:val="A0B49DD4"/>
    <w:lvl w:ilvl="0" w:tplc="0416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3D65BD2"/>
    <w:multiLevelType w:val="hybridMultilevel"/>
    <w:tmpl w:val="BCD6EEF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277B9"/>
    <w:multiLevelType w:val="hybridMultilevel"/>
    <w:tmpl w:val="7D2EE032"/>
    <w:lvl w:ilvl="0" w:tplc="04160001">
      <w:start w:val="1"/>
      <w:numFmt w:val="bullet"/>
      <w:lvlText w:val="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0C9E375D"/>
    <w:multiLevelType w:val="multilevel"/>
    <w:tmpl w:val="5D2265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E34505"/>
    <w:multiLevelType w:val="multilevel"/>
    <w:tmpl w:val="17AA23B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1FC74AD"/>
    <w:multiLevelType w:val="hybridMultilevel"/>
    <w:tmpl w:val="BE6CEB0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16BD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6B3558"/>
    <w:multiLevelType w:val="multilevel"/>
    <w:tmpl w:val="156ADAD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EE62C19"/>
    <w:multiLevelType w:val="hybridMultilevel"/>
    <w:tmpl w:val="F91AF3B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952E2"/>
    <w:multiLevelType w:val="hybridMultilevel"/>
    <w:tmpl w:val="843C7B80"/>
    <w:lvl w:ilvl="0" w:tplc="04160003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8425E50"/>
    <w:multiLevelType w:val="hybridMultilevel"/>
    <w:tmpl w:val="E2DEEE48"/>
    <w:lvl w:ilvl="0" w:tplc="0416000D">
      <w:start w:val="1"/>
      <w:numFmt w:val="bullet"/>
      <w:lvlText w:val=""/>
      <w:lvlJc w:val="left"/>
      <w:pPr>
        <w:ind w:left="19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1" w15:restartNumberingAfterBreak="0">
    <w:nsid w:val="5C6F52A1"/>
    <w:multiLevelType w:val="multilevel"/>
    <w:tmpl w:val="6FF467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B5856D1"/>
    <w:multiLevelType w:val="multilevel"/>
    <w:tmpl w:val="5D2265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A310131"/>
    <w:multiLevelType w:val="multilevel"/>
    <w:tmpl w:val="72127C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D673DE0"/>
    <w:multiLevelType w:val="hybridMultilevel"/>
    <w:tmpl w:val="C33A26C4"/>
    <w:lvl w:ilvl="0" w:tplc="0416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6000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3" w:tplc="43E636EA">
      <w:numFmt w:val="bullet"/>
      <w:lvlText w:val="-"/>
      <w:lvlJc w:val="left"/>
      <w:pPr>
        <w:tabs>
          <w:tab w:val="num" w:pos="3731"/>
        </w:tabs>
        <w:ind w:left="3731" w:hanging="360"/>
      </w:pPr>
      <w:rPr>
        <w:rFonts w:ascii="Times New Roman" w:eastAsia="Times New Roman" w:hAnsi="Times New Roman" w:cs="Times New Roman" w:hint="default"/>
      </w:rPr>
    </w:lvl>
    <w:lvl w:ilvl="4" w:tplc="0416000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5"/>
  </w:num>
  <w:num w:numId="10">
    <w:abstractNumId w:val="8"/>
  </w:num>
  <w:num w:numId="11">
    <w:abstractNumId w:val="13"/>
  </w:num>
  <w:num w:numId="12">
    <w:abstractNumId w:val="3"/>
  </w:num>
  <w:num w:numId="13">
    <w:abstractNumId w:val="12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0"/>
  <w:noPunctuationKerning/>
  <w:characterSpacingControl w:val="doNotCompress"/>
  <w:hdrShapeDefaults>
    <o:shapedefaults v:ext="edit" spidmax="2049" fill="f" stroke="f">
      <v:fill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03"/>
    <w:rsid w:val="00001CE5"/>
    <w:rsid w:val="00004CB6"/>
    <w:rsid w:val="00007961"/>
    <w:rsid w:val="00012167"/>
    <w:rsid w:val="00023934"/>
    <w:rsid w:val="00023CE5"/>
    <w:rsid w:val="00025C08"/>
    <w:rsid w:val="00030F05"/>
    <w:rsid w:val="00031BB3"/>
    <w:rsid w:val="000375F4"/>
    <w:rsid w:val="00057A9A"/>
    <w:rsid w:val="000601EA"/>
    <w:rsid w:val="000602F0"/>
    <w:rsid w:val="00067F89"/>
    <w:rsid w:val="00070709"/>
    <w:rsid w:val="00070C9C"/>
    <w:rsid w:val="000748FA"/>
    <w:rsid w:val="0007507E"/>
    <w:rsid w:val="00075DC0"/>
    <w:rsid w:val="00086627"/>
    <w:rsid w:val="000A0460"/>
    <w:rsid w:val="000A1320"/>
    <w:rsid w:val="000A1E03"/>
    <w:rsid w:val="000A356C"/>
    <w:rsid w:val="000B02A3"/>
    <w:rsid w:val="000B7BF7"/>
    <w:rsid w:val="000C3414"/>
    <w:rsid w:val="000C4682"/>
    <w:rsid w:val="000C5AEA"/>
    <w:rsid w:val="000C7A6F"/>
    <w:rsid w:val="000D168B"/>
    <w:rsid w:val="000D56D9"/>
    <w:rsid w:val="000E739C"/>
    <w:rsid w:val="000F2FD7"/>
    <w:rsid w:val="000F7100"/>
    <w:rsid w:val="00105A1C"/>
    <w:rsid w:val="00105FFC"/>
    <w:rsid w:val="00112670"/>
    <w:rsid w:val="001164F5"/>
    <w:rsid w:val="001178CF"/>
    <w:rsid w:val="00123A15"/>
    <w:rsid w:val="00123DCD"/>
    <w:rsid w:val="0012465F"/>
    <w:rsid w:val="001308C5"/>
    <w:rsid w:val="00136C98"/>
    <w:rsid w:val="00141AC4"/>
    <w:rsid w:val="00155267"/>
    <w:rsid w:val="00167A24"/>
    <w:rsid w:val="001728F0"/>
    <w:rsid w:val="0017478B"/>
    <w:rsid w:val="00192051"/>
    <w:rsid w:val="001B18D4"/>
    <w:rsid w:val="001B5344"/>
    <w:rsid w:val="001D3A83"/>
    <w:rsid w:val="001D5063"/>
    <w:rsid w:val="001D723B"/>
    <w:rsid w:val="001E2935"/>
    <w:rsid w:val="001E3450"/>
    <w:rsid w:val="001E4F29"/>
    <w:rsid w:val="001F7E27"/>
    <w:rsid w:val="002010E1"/>
    <w:rsid w:val="00220DC1"/>
    <w:rsid w:val="0022100D"/>
    <w:rsid w:val="00222C66"/>
    <w:rsid w:val="00227EA0"/>
    <w:rsid w:val="00234CE6"/>
    <w:rsid w:val="0024024A"/>
    <w:rsid w:val="002460EF"/>
    <w:rsid w:val="0024731A"/>
    <w:rsid w:val="00251D04"/>
    <w:rsid w:val="002520A4"/>
    <w:rsid w:val="002544AA"/>
    <w:rsid w:val="00262BF5"/>
    <w:rsid w:val="00271014"/>
    <w:rsid w:val="0027704B"/>
    <w:rsid w:val="00280157"/>
    <w:rsid w:val="00281386"/>
    <w:rsid w:val="0029259B"/>
    <w:rsid w:val="00297E1B"/>
    <w:rsid w:val="002A03FC"/>
    <w:rsid w:val="002A2735"/>
    <w:rsid w:val="002A7BA1"/>
    <w:rsid w:val="002B2137"/>
    <w:rsid w:val="002B2B39"/>
    <w:rsid w:val="002C30D2"/>
    <w:rsid w:val="002C4449"/>
    <w:rsid w:val="002C52FF"/>
    <w:rsid w:val="002D0F9C"/>
    <w:rsid w:val="002F21F2"/>
    <w:rsid w:val="00300CC3"/>
    <w:rsid w:val="003055CA"/>
    <w:rsid w:val="00313B91"/>
    <w:rsid w:val="00315F40"/>
    <w:rsid w:val="00316A3E"/>
    <w:rsid w:val="00337546"/>
    <w:rsid w:val="003407A0"/>
    <w:rsid w:val="003419EC"/>
    <w:rsid w:val="00342130"/>
    <w:rsid w:val="00345648"/>
    <w:rsid w:val="00345A8C"/>
    <w:rsid w:val="00351B7B"/>
    <w:rsid w:val="00356BE5"/>
    <w:rsid w:val="00363D40"/>
    <w:rsid w:val="003679F7"/>
    <w:rsid w:val="003724A0"/>
    <w:rsid w:val="00373C2B"/>
    <w:rsid w:val="00381C26"/>
    <w:rsid w:val="003826A5"/>
    <w:rsid w:val="00382938"/>
    <w:rsid w:val="0038437D"/>
    <w:rsid w:val="00396720"/>
    <w:rsid w:val="003A14A5"/>
    <w:rsid w:val="003B6941"/>
    <w:rsid w:val="003C1C45"/>
    <w:rsid w:val="003C438C"/>
    <w:rsid w:val="003C57B1"/>
    <w:rsid w:val="003C703C"/>
    <w:rsid w:val="003D1FC7"/>
    <w:rsid w:val="003D24BA"/>
    <w:rsid w:val="003E1CBA"/>
    <w:rsid w:val="003E47FD"/>
    <w:rsid w:val="003F3488"/>
    <w:rsid w:val="003F52CB"/>
    <w:rsid w:val="003F53A8"/>
    <w:rsid w:val="003F5D7E"/>
    <w:rsid w:val="004023A1"/>
    <w:rsid w:val="004043A0"/>
    <w:rsid w:val="004110CC"/>
    <w:rsid w:val="00413E6A"/>
    <w:rsid w:val="00414609"/>
    <w:rsid w:val="00416319"/>
    <w:rsid w:val="004300EA"/>
    <w:rsid w:val="0043272C"/>
    <w:rsid w:val="00436A6B"/>
    <w:rsid w:val="00443164"/>
    <w:rsid w:val="004443B5"/>
    <w:rsid w:val="00450092"/>
    <w:rsid w:val="004503A9"/>
    <w:rsid w:val="0045108D"/>
    <w:rsid w:val="00453BCB"/>
    <w:rsid w:val="00454416"/>
    <w:rsid w:val="00457E51"/>
    <w:rsid w:val="00461D68"/>
    <w:rsid w:val="00462249"/>
    <w:rsid w:val="00463CF1"/>
    <w:rsid w:val="0047038E"/>
    <w:rsid w:val="0048762E"/>
    <w:rsid w:val="0049334F"/>
    <w:rsid w:val="004A1D71"/>
    <w:rsid w:val="004A79EB"/>
    <w:rsid w:val="004B4466"/>
    <w:rsid w:val="004D2827"/>
    <w:rsid w:val="004D2A9D"/>
    <w:rsid w:val="004D40B9"/>
    <w:rsid w:val="004D61A7"/>
    <w:rsid w:val="004D6C53"/>
    <w:rsid w:val="004E20F1"/>
    <w:rsid w:val="004E4E9A"/>
    <w:rsid w:val="004F28D8"/>
    <w:rsid w:val="004F4BF0"/>
    <w:rsid w:val="004F6B82"/>
    <w:rsid w:val="004F6D23"/>
    <w:rsid w:val="00510781"/>
    <w:rsid w:val="00521C42"/>
    <w:rsid w:val="005241E2"/>
    <w:rsid w:val="0052610C"/>
    <w:rsid w:val="0054136E"/>
    <w:rsid w:val="005518F5"/>
    <w:rsid w:val="0055352D"/>
    <w:rsid w:val="00555BF9"/>
    <w:rsid w:val="00557279"/>
    <w:rsid w:val="005618E1"/>
    <w:rsid w:val="00564E8D"/>
    <w:rsid w:val="00575ACF"/>
    <w:rsid w:val="00577685"/>
    <w:rsid w:val="005818D4"/>
    <w:rsid w:val="00584967"/>
    <w:rsid w:val="00585AD7"/>
    <w:rsid w:val="0059183F"/>
    <w:rsid w:val="005A3693"/>
    <w:rsid w:val="005A3C14"/>
    <w:rsid w:val="005A44D4"/>
    <w:rsid w:val="005A53DD"/>
    <w:rsid w:val="005A792B"/>
    <w:rsid w:val="005F1B43"/>
    <w:rsid w:val="005F30F5"/>
    <w:rsid w:val="00600431"/>
    <w:rsid w:val="00605C65"/>
    <w:rsid w:val="00611F3B"/>
    <w:rsid w:val="00612DA0"/>
    <w:rsid w:val="006152B4"/>
    <w:rsid w:val="00626AD8"/>
    <w:rsid w:val="00626CE0"/>
    <w:rsid w:val="00627141"/>
    <w:rsid w:val="00647D5F"/>
    <w:rsid w:val="006538D3"/>
    <w:rsid w:val="00666308"/>
    <w:rsid w:val="006665F2"/>
    <w:rsid w:val="006721AF"/>
    <w:rsid w:val="00687A89"/>
    <w:rsid w:val="006916C3"/>
    <w:rsid w:val="0069599D"/>
    <w:rsid w:val="0069798E"/>
    <w:rsid w:val="006A09B8"/>
    <w:rsid w:val="006A13D4"/>
    <w:rsid w:val="006B40D0"/>
    <w:rsid w:val="006B6730"/>
    <w:rsid w:val="006C02EA"/>
    <w:rsid w:val="006C75CE"/>
    <w:rsid w:val="006D72EA"/>
    <w:rsid w:val="006E4050"/>
    <w:rsid w:val="006E5A71"/>
    <w:rsid w:val="006E61DE"/>
    <w:rsid w:val="006F2138"/>
    <w:rsid w:val="006F3198"/>
    <w:rsid w:val="006F61B0"/>
    <w:rsid w:val="007015AF"/>
    <w:rsid w:val="00703E74"/>
    <w:rsid w:val="00711B92"/>
    <w:rsid w:val="00714C76"/>
    <w:rsid w:val="00715AA1"/>
    <w:rsid w:val="00716877"/>
    <w:rsid w:val="00724D3B"/>
    <w:rsid w:val="0072570B"/>
    <w:rsid w:val="0073166F"/>
    <w:rsid w:val="00731933"/>
    <w:rsid w:val="00740218"/>
    <w:rsid w:val="00740C8C"/>
    <w:rsid w:val="00743091"/>
    <w:rsid w:val="00745B16"/>
    <w:rsid w:val="00770F68"/>
    <w:rsid w:val="00775CAE"/>
    <w:rsid w:val="007763E4"/>
    <w:rsid w:val="007949BD"/>
    <w:rsid w:val="00795156"/>
    <w:rsid w:val="00797696"/>
    <w:rsid w:val="007A110D"/>
    <w:rsid w:val="007A16E4"/>
    <w:rsid w:val="007A622B"/>
    <w:rsid w:val="007B210A"/>
    <w:rsid w:val="007B3B6A"/>
    <w:rsid w:val="007B3C7F"/>
    <w:rsid w:val="007B415B"/>
    <w:rsid w:val="007C1728"/>
    <w:rsid w:val="007D2BE2"/>
    <w:rsid w:val="007D6C34"/>
    <w:rsid w:val="007E7188"/>
    <w:rsid w:val="00801832"/>
    <w:rsid w:val="00810BE1"/>
    <w:rsid w:val="00815C5E"/>
    <w:rsid w:val="00846EAC"/>
    <w:rsid w:val="0085220F"/>
    <w:rsid w:val="0085622E"/>
    <w:rsid w:val="00861060"/>
    <w:rsid w:val="008711CC"/>
    <w:rsid w:val="00871E98"/>
    <w:rsid w:val="00872781"/>
    <w:rsid w:val="0087374B"/>
    <w:rsid w:val="00874DFA"/>
    <w:rsid w:val="00875402"/>
    <w:rsid w:val="00875644"/>
    <w:rsid w:val="008A030C"/>
    <w:rsid w:val="008B6504"/>
    <w:rsid w:val="008C4BD1"/>
    <w:rsid w:val="008C6E1E"/>
    <w:rsid w:val="008C7955"/>
    <w:rsid w:val="008D3754"/>
    <w:rsid w:val="008D3978"/>
    <w:rsid w:val="008D7EC7"/>
    <w:rsid w:val="008E0F1E"/>
    <w:rsid w:val="008E3A0C"/>
    <w:rsid w:val="008F2358"/>
    <w:rsid w:val="008F5F2A"/>
    <w:rsid w:val="00901BCE"/>
    <w:rsid w:val="009029A5"/>
    <w:rsid w:val="00903E77"/>
    <w:rsid w:val="00905735"/>
    <w:rsid w:val="00906CB3"/>
    <w:rsid w:val="00910E4C"/>
    <w:rsid w:val="009119CA"/>
    <w:rsid w:val="0091212D"/>
    <w:rsid w:val="00920264"/>
    <w:rsid w:val="00922A5D"/>
    <w:rsid w:val="00923881"/>
    <w:rsid w:val="0094000A"/>
    <w:rsid w:val="00945BF7"/>
    <w:rsid w:val="0095150F"/>
    <w:rsid w:val="00955149"/>
    <w:rsid w:val="0095600E"/>
    <w:rsid w:val="00957C6E"/>
    <w:rsid w:val="00960A89"/>
    <w:rsid w:val="00965108"/>
    <w:rsid w:val="00972584"/>
    <w:rsid w:val="00972EEB"/>
    <w:rsid w:val="009741DB"/>
    <w:rsid w:val="00974D1F"/>
    <w:rsid w:val="00980AD2"/>
    <w:rsid w:val="00985764"/>
    <w:rsid w:val="009932DF"/>
    <w:rsid w:val="009A3FC2"/>
    <w:rsid w:val="009A6CB5"/>
    <w:rsid w:val="009A7AED"/>
    <w:rsid w:val="009C2151"/>
    <w:rsid w:val="009D4B4D"/>
    <w:rsid w:val="009D790F"/>
    <w:rsid w:val="009E1497"/>
    <w:rsid w:val="009F0027"/>
    <w:rsid w:val="009F1BAF"/>
    <w:rsid w:val="00A17837"/>
    <w:rsid w:val="00A322CF"/>
    <w:rsid w:val="00A42053"/>
    <w:rsid w:val="00A43B86"/>
    <w:rsid w:val="00A46698"/>
    <w:rsid w:val="00A56FD1"/>
    <w:rsid w:val="00A64215"/>
    <w:rsid w:val="00A668A2"/>
    <w:rsid w:val="00A76147"/>
    <w:rsid w:val="00A82980"/>
    <w:rsid w:val="00A874EC"/>
    <w:rsid w:val="00A908DB"/>
    <w:rsid w:val="00A91A75"/>
    <w:rsid w:val="00A93CCB"/>
    <w:rsid w:val="00A97916"/>
    <w:rsid w:val="00AA72E8"/>
    <w:rsid w:val="00AB4640"/>
    <w:rsid w:val="00AC6012"/>
    <w:rsid w:val="00AC7D79"/>
    <w:rsid w:val="00AD05F2"/>
    <w:rsid w:val="00AD5067"/>
    <w:rsid w:val="00AD753A"/>
    <w:rsid w:val="00AE3C4D"/>
    <w:rsid w:val="00AE493D"/>
    <w:rsid w:val="00AE51F4"/>
    <w:rsid w:val="00B006B9"/>
    <w:rsid w:val="00B07595"/>
    <w:rsid w:val="00B20871"/>
    <w:rsid w:val="00B2122E"/>
    <w:rsid w:val="00B25B49"/>
    <w:rsid w:val="00B265A0"/>
    <w:rsid w:val="00B26C04"/>
    <w:rsid w:val="00B35C44"/>
    <w:rsid w:val="00B44DBC"/>
    <w:rsid w:val="00B54C0B"/>
    <w:rsid w:val="00B62455"/>
    <w:rsid w:val="00B64834"/>
    <w:rsid w:val="00B733A8"/>
    <w:rsid w:val="00B75007"/>
    <w:rsid w:val="00B7684E"/>
    <w:rsid w:val="00B83AA3"/>
    <w:rsid w:val="00BA415B"/>
    <w:rsid w:val="00BB1070"/>
    <w:rsid w:val="00BB28D2"/>
    <w:rsid w:val="00BB3D81"/>
    <w:rsid w:val="00BB7E05"/>
    <w:rsid w:val="00BB7E55"/>
    <w:rsid w:val="00BC21D6"/>
    <w:rsid w:val="00BD247F"/>
    <w:rsid w:val="00BD36CB"/>
    <w:rsid w:val="00BD67D8"/>
    <w:rsid w:val="00BE40D2"/>
    <w:rsid w:val="00BE4E36"/>
    <w:rsid w:val="00BF02E3"/>
    <w:rsid w:val="00BF4CCE"/>
    <w:rsid w:val="00BF55D7"/>
    <w:rsid w:val="00C05077"/>
    <w:rsid w:val="00C05CC2"/>
    <w:rsid w:val="00C15EC6"/>
    <w:rsid w:val="00C227F6"/>
    <w:rsid w:val="00C22CC7"/>
    <w:rsid w:val="00C30B95"/>
    <w:rsid w:val="00C33A39"/>
    <w:rsid w:val="00C4007C"/>
    <w:rsid w:val="00C42828"/>
    <w:rsid w:val="00C4447F"/>
    <w:rsid w:val="00C45256"/>
    <w:rsid w:val="00C47A7C"/>
    <w:rsid w:val="00C5438B"/>
    <w:rsid w:val="00C637B2"/>
    <w:rsid w:val="00C65003"/>
    <w:rsid w:val="00C679B1"/>
    <w:rsid w:val="00C722EE"/>
    <w:rsid w:val="00C83BC2"/>
    <w:rsid w:val="00C84161"/>
    <w:rsid w:val="00C87AEC"/>
    <w:rsid w:val="00CA1EF5"/>
    <w:rsid w:val="00CA40C2"/>
    <w:rsid w:val="00CA5018"/>
    <w:rsid w:val="00CB36E9"/>
    <w:rsid w:val="00CB3B0F"/>
    <w:rsid w:val="00CB7B86"/>
    <w:rsid w:val="00CC06A0"/>
    <w:rsid w:val="00CC1F71"/>
    <w:rsid w:val="00CD10EB"/>
    <w:rsid w:val="00CD5046"/>
    <w:rsid w:val="00CE37C9"/>
    <w:rsid w:val="00CE6C5E"/>
    <w:rsid w:val="00CE7095"/>
    <w:rsid w:val="00CE7A58"/>
    <w:rsid w:val="00CF3CEA"/>
    <w:rsid w:val="00CF4E40"/>
    <w:rsid w:val="00CF719E"/>
    <w:rsid w:val="00D06C80"/>
    <w:rsid w:val="00D14D92"/>
    <w:rsid w:val="00D46094"/>
    <w:rsid w:val="00D46706"/>
    <w:rsid w:val="00D5046D"/>
    <w:rsid w:val="00D67118"/>
    <w:rsid w:val="00D80AE6"/>
    <w:rsid w:val="00D8307C"/>
    <w:rsid w:val="00D872BC"/>
    <w:rsid w:val="00D87A36"/>
    <w:rsid w:val="00DA08F1"/>
    <w:rsid w:val="00DB29A7"/>
    <w:rsid w:val="00DB6503"/>
    <w:rsid w:val="00DC0AFD"/>
    <w:rsid w:val="00DC216E"/>
    <w:rsid w:val="00DC496B"/>
    <w:rsid w:val="00DD0587"/>
    <w:rsid w:val="00DD334F"/>
    <w:rsid w:val="00DD6740"/>
    <w:rsid w:val="00DE0B34"/>
    <w:rsid w:val="00DE3D5D"/>
    <w:rsid w:val="00DF508E"/>
    <w:rsid w:val="00E02D7F"/>
    <w:rsid w:val="00E2419F"/>
    <w:rsid w:val="00E3287B"/>
    <w:rsid w:val="00E4298B"/>
    <w:rsid w:val="00E50998"/>
    <w:rsid w:val="00E57BF1"/>
    <w:rsid w:val="00E60DF8"/>
    <w:rsid w:val="00E6178F"/>
    <w:rsid w:val="00E6474B"/>
    <w:rsid w:val="00E70839"/>
    <w:rsid w:val="00E70B9A"/>
    <w:rsid w:val="00E740E3"/>
    <w:rsid w:val="00E83B9F"/>
    <w:rsid w:val="00E928A9"/>
    <w:rsid w:val="00EA2301"/>
    <w:rsid w:val="00EA2679"/>
    <w:rsid w:val="00EC1A7A"/>
    <w:rsid w:val="00EC3CE2"/>
    <w:rsid w:val="00EC61E6"/>
    <w:rsid w:val="00EE1F85"/>
    <w:rsid w:val="00EE34EE"/>
    <w:rsid w:val="00EE3779"/>
    <w:rsid w:val="00EE4F92"/>
    <w:rsid w:val="00EF159E"/>
    <w:rsid w:val="00EF3D1B"/>
    <w:rsid w:val="00F02950"/>
    <w:rsid w:val="00F04A3E"/>
    <w:rsid w:val="00F05F36"/>
    <w:rsid w:val="00F16E66"/>
    <w:rsid w:val="00F21914"/>
    <w:rsid w:val="00F27D94"/>
    <w:rsid w:val="00F307FB"/>
    <w:rsid w:val="00F30DA7"/>
    <w:rsid w:val="00F37261"/>
    <w:rsid w:val="00F44211"/>
    <w:rsid w:val="00F451B5"/>
    <w:rsid w:val="00F5002C"/>
    <w:rsid w:val="00F53214"/>
    <w:rsid w:val="00F5618A"/>
    <w:rsid w:val="00F57C90"/>
    <w:rsid w:val="00F64534"/>
    <w:rsid w:val="00F658F4"/>
    <w:rsid w:val="00F674EA"/>
    <w:rsid w:val="00F728A5"/>
    <w:rsid w:val="00F73478"/>
    <w:rsid w:val="00F73BFF"/>
    <w:rsid w:val="00F7698E"/>
    <w:rsid w:val="00F82A54"/>
    <w:rsid w:val="00F94764"/>
    <w:rsid w:val="00FA1601"/>
    <w:rsid w:val="00FA7FBC"/>
    <w:rsid w:val="00FB02F5"/>
    <w:rsid w:val="00FC208E"/>
    <w:rsid w:val="00FC3DAA"/>
    <w:rsid w:val="00FC4640"/>
    <w:rsid w:val="00FC5F7F"/>
    <w:rsid w:val="00FC7305"/>
    <w:rsid w:val="00FD4068"/>
    <w:rsid w:val="00FD5F59"/>
    <w:rsid w:val="00FD6C9A"/>
    <w:rsid w:val="00FE1FE1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stroke="f">
      <v:fill on="f"/>
      <v:stroke on="f"/>
    </o:shapedefaults>
    <o:shapelayout v:ext="edit">
      <o:idmap v:ext="edit" data="1"/>
    </o:shapelayout>
  </w:shapeDefaults>
  <w:decimalSymbol w:val=","/>
  <w:listSeparator w:val=";"/>
  <w14:docId w14:val="32ACEE53"/>
  <w15:docId w15:val="{EE83AE2D-AF66-4067-99EB-7EF75C682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091"/>
    <w:rPr>
      <w:sz w:val="24"/>
      <w:szCs w:val="24"/>
    </w:rPr>
  </w:style>
  <w:style w:type="paragraph" w:styleId="Ttulo1">
    <w:name w:val="heading 1"/>
    <w:basedOn w:val="Normal"/>
    <w:next w:val="Normal"/>
    <w:qFormat/>
    <w:rsid w:val="003679F7"/>
    <w:pPr>
      <w:keepNext/>
      <w:outlineLvl w:val="0"/>
    </w:pPr>
    <w:rPr>
      <w:rFonts w:ascii="Arial" w:hAnsi="Arial" w:cs="Arial"/>
      <w:i/>
      <w:iCs/>
      <w:sz w:val="20"/>
    </w:rPr>
  </w:style>
  <w:style w:type="paragraph" w:styleId="Ttulo2">
    <w:name w:val="heading 2"/>
    <w:basedOn w:val="Normal"/>
    <w:next w:val="Normal"/>
    <w:qFormat/>
    <w:rsid w:val="003679F7"/>
    <w:pPr>
      <w:keepNext/>
      <w:spacing w:before="40"/>
      <w:ind w:firstLine="851"/>
      <w:outlineLvl w:val="1"/>
    </w:pPr>
    <w:rPr>
      <w:rFonts w:ascii="Arial" w:hAnsi="Arial" w:cs="Arial"/>
      <w:b/>
      <w:bCs/>
      <w:i/>
      <w:iCs/>
      <w:color w:val="000064"/>
      <w:sz w:val="20"/>
    </w:rPr>
  </w:style>
  <w:style w:type="paragraph" w:styleId="Ttulo3">
    <w:name w:val="heading 3"/>
    <w:basedOn w:val="Normal"/>
    <w:next w:val="Normal"/>
    <w:qFormat/>
    <w:rsid w:val="003679F7"/>
    <w:pPr>
      <w:keepNext/>
      <w:spacing w:before="40"/>
      <w:ind w:firstLine="851"/>
      <w:outlineLvl w:val="2"/>
    </w:pPr>
    <w:rPr>
      <w:rFonts w:ascii="Arial" w:hAnsi="Arial" w:cs="Arial"/>
      <w:b/>
      <w:bCs/>
      <w:i/>
      <w:iCs/>
      <w:color w:val="000064"/>
      <w:sz w:val="20"/>
      <w:u w:val="single"/>
    </w:rPr>
  </w:style>
  <w:style w:type="paragraph" w:styleId="Ttulo4">
    <w:name w:val="heading 4"/>
    <w:basedOn w:val="Normal"/>
    <w:next w:val="Normal"/>
    <w:qFormat/>
    <w:rsid w:val="003679F7"/>
    <w:pPr>
      <w:keepNext/>
      <w:spacing w:before="40"/>
      <w:outlineLvl w:val="3"/>
    </w:pPr>
    <w:rPr>
      <w:rFonts w:ascii="Arial" w:hAnsi="Arial" w:cs="Arial"/>
      <w:i/>
      <w:iCs/>
      <w:color w:val="000064"/>
      <w:sz w:val="18"/>
    </w:rPr>
  </w:style>
  <w:style w:type="paragraph" w:styleId="Ttulo5">
    <w:name w:val="heading 5"/>
    <w:basedOn w:val="Normal"/>
    <w:next w:val="Normal"/>
    <w:qFormat/>
    <w:rsid w:val="003679F7"/>
    <w:pPr>
      <w:keepNext/>
      <w:spacing w:before="40"/>
      <w:ind w:firstLine="851"/>
      <w:outlineLvl w:val="4"/>
    </w:pPr>
    <w:rPr>
      <w:rFonts w:ascii="Arial" w:hAnsi="Arial" w:cs="Arial"/>
      <w:b/>
      <w:bCs/>
      <w:i/>
      <w:iCs/>
      <w:color w:val="000064"/>
      <w:sz w:val="18"/>
    </w:rPr>
  </w:style>
  <w:style w:type="paragraph" w:styleId="Ttulo6">
    <w:name w:val="heading 6"/>
    <w:basedOn w:val="Normal"/>
    <w:next w:val="Normal"/>
    <w:qFormat/>
    <w:rsid w:val="003679F7"/>
    <w:pPr>
      <w:keepNext/>
      <w:spacing w:before="40"/>
      <w:ind w:left="1416"/>
      <w:outlineLvl w:val="5"/>
    </w:pPr>
    <w:rPr>
      <w:rFonts w:ascii="Arial" w:hAnsi="Arial" w:cs="Arial"/>
      <w:b/>
      <w:bCs/>
      <w:i/>
      <w:iCs/>
      <w:sz w:val="20"/>
    </w:rPr>
  </w:style>
  <w:style w:type="paragraph" w:styleId="Ttulo7">
    <w:name w:val="heading 7"/>
    <w:basedOn w:val="Normal"/>
    <w:next w:val="Normal"/>
    <w:qFormat/>
    <w:rsid w:val="003679F7"/>
    <w:pPr>
      <w:keepNext/>
      <w:spacing w:before="40"/>
      <w:ind w:left="1464" w:firstLine="156"/>
      <w:outlineLvl w:val="6"/>
    </w:pPr>
    <w:rPr>
      <w:rFonts w:ascii="Arial" w:hAnsi="Arial" w:cs="Arial"/>
      <w:b/>
      <w:bCs/>
      <w:i/>
      <w:iCs/>
      <w:sz w:val="20"/>
    </w:rPr>
  </w:style>
  <w:style w:type="paragraph" w:styleId="Ttulo8">
    <w:name w:val="heading 8"/>
    <w:basedOn w:val="Normal"/>
    <w:next w:val="Normal"/>
    <w:qFormat/>
    <w:rsid w:val="003679F7"/>
    <w:pPr>
      <w:keepNext/>
      <w:spacing w:before="40"/>
      <w:ind w:left="1440"/>
      <w:outlineLvl w:val="7"/>
    </w:pPr>
    <w:rPr>
      <w:rFonts w:ascii="Arial" w:hAnsi="Arial" w:cs="Arial"/>
      <w:i/>
      <w:iCs/>
      <w:color w:val="000064"/>
      <w:sz w:val="18"/>
    </w:rPr>
  </w:style>
  <w:style w:type="paragraph" w:styleId="Ttulo9">
    <w:name w:val="heading 9"/>
    <w:basedOn w:val="Normal"/>
    <w:next w:val="Normal"/>
    <w:qFormat/>
    <w:rsid w:val="003679F7"/>
    <w:pPr>
      <w:keepNext/>
      <w:spacing w:before="40"/>
      <w:ind w:firstLine="851"/>
      <w:outlineLvl w:val="8"/>
    </w:pPr>
    <w:rPr>
      <w:b/>
      <w:bCs/>
      <w:i/>
      <w:iCs/>
      <w:color w:val="0000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3679F7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3679F7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3679F7"/>
    <w:pPr>
      <w:spacing w:before="40"/>
      <w:ind w:firstLine="851"/>
      <w:jc w:val="both"/>
    </w:pPr>
    <w:rPr>
      <w:rFonts w:ascii="Arial" w:hAnsi="Arial" w:cs="Arial"/>
      <w:i/>
      <w:iCs/>
      <w:color w:val="000064"/>
      <w:sz w:val="20"/>
    </w:rPr>
  </w:style>
  <w:style w:type="paragraph" w:styleId="Recuodecorpodetexto2">
    <w:name w:val="Body Text Indent 2"/>
    <w:basedOn w:val="Normal"/>
    <w:rsid w:val="003679F7"/>
    <w:pPr>
      <w:spacing w:before="40"/>
      <w:ind w:left="708"/>
    </w:pPr>
    <w:rPr>
      <w:rFonts w:ascii="Arial" w:hAnsi="Arial" w:cs="Arial"/>
      <w:i/>
      <w:iCs/>
      <w:sz w:val="18"/>
    </w:rPr>
  </w:style>
  <w:style w:type="character" w:styleId="Nmerodepgina">
    <w:name w:val="page number"/>
    <w:basedOn w:val="Fontepargpadro"/>
    <w:rsid w:val="003679F7"/>
  </w:style>
  <w:style w:type="paragraph" w:styleId="Recuodecorpodetexto3">
    <w:name w:val="Body Text Indent 3"/>
    <w:basedOn w:val="Normal"/>
    <w:rsid w:val="003679F7"/>
    <w:pPr>
      <w:spacing w:before="40"/>
      <w:ind w:left="1440"/>
    </w:pPr>
    <w:rPr>
      <w:rFonts w:ascii="Arial" w:hAnsi="Arial" w:cs="Arial"/>
      <w:b/>
      <w:bCs/>
      <w:i/>
      <w:iCs/>
      <w:color w:val="000064"/>
      <w:sz w:val="18"/>
    </w:rPr>
  </w:style>
  <w:style w:type="character" w:styleId="Hyperlink">
    <w:name w:val="Hyperlink"/>
    <w:uiPriority w:val="99"/>
    <w:rsid w:val="003679F7"/>
    <w:rPr>
      <w:color w:val="0000FF"/>
      <w:u w:val="single"/>
    </w:rPr>
  </w:style>
  <w:style w:type="character" w:styleId="Forte">
    <w:name w:val="Strong"/>
    <w:qFormat/>
    <w:rsid w:val="003679F7"/>
    <w:rPr>
      <w:b/>
      <w:bCs/>
    </w:rPr>
  </w:style>
  <w:style w:type="paragraph" w:styleId="Ttulo">
    <w:name w:val="Title"/>
    <w:basedOn w:val="Normal"/>
    <w:qFormat/>
    <w:rsid w:val="00141A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spacing w:before="40"/>
      <w:ind w:firstLine="851"/>
      <w:jc w:val="center"/>
    </w:pPr>
    <w:rPr>
      <w:rFonts w:ascii="Arial" w:hAnsi="Arial" w:cs="Arial"/>
      <w:b/>
      <w:iCs/>
      <w:color w:val="000000"/>
      <w:sz w:val="20"/>
    </w:rPr>
  </w:style>
  <w:style w:type="paragraph" w:styleId="Textodebalo">
    <w:name w:val="Balloon Text"/>
    <w:basedOn w:val="Normal"/>
    <w:semiHidden/>
    <w:rsid w:val="00086627"/>
    <w:rPr>
      <w:rFonts w:ascii="Tahoma" w:hAnsi="Tahoma" w:cs="Tahoma"/>
      <w:sz w:val="16"/>
      <w:szCs w:val="16"/>
    </w:rPr>
  </w:style>
  <w:style w:type="character" w:customStyle="1" w:styleId="RodapChar">
    <w:name w:val="Rodapé Char"/>
    <w:link w:val="Rodap"/>
    <w:rsid w:val="0055352D"/>
    <w:rPr>
      <w:sz w:val="24"/>
      <w:szCs w:val="24"/>
    </w:rPr>
  </w:style>
  <w:style w:type="character" w:styleId="HiperlinkVisitado">
    <w:name w:val="FollowedHyperlink"/>
    <w:uiPriority w:val="99"/>
    <w:unhideWhenUsed/>
    <w:rsid w:val="00AA72E8"/>
    <w:rPr>
      <w:color w:val="800080"/>
      <w:u w:val="single"/>
    </w:rPr>
  </w:style>
  <w:style w:type="paragraph" w:customStyle="1" w:styleId="xl65">
    <w:name w:val="xl65"/>
    <w:basedOn w:val="Normal"/>
    <w:rsid w:val="00AA72E8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6">
    <w:name w:val="xl66"/>
    <w:basedOn w:val="Normal"/>
    <w:rsid w:val="00AA72E8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7">
    <w:name w:val="xl67"/>
    <w:basedOn w:val="Normal"/>
    <w:rsid w:val="00AA72E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AA72E8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9">
    <w:name w:val="xl69"/>
    <w:basedOn w:val="Normal"/>
    <w:rsid w:val="00AA72E8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0">
    <w:name w:val="xl70"/>
    <w:basedOn w:val="Normal"/>
    <w:rsid w:val="00AA72E8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1">
    <w:name w:val="xl71"/>
    <w:basedOn w:val="Normal"/>
    <w:rsid w:val="00AA72E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Normal"/>
    <w:rsid w:val="00AA72E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Normal"/>
    <w:rsid w:val="00AA72E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4">
    <w:name w:val="xl74"/>
    <w:basedOn w:val="Normal"/>
    <w:rsid w:val="00AA72E8"/>
    <w:pPr>
      <w:spacing w:before="100" w:beforeAutospacing="1" w:after="100" w:afterAutospacing="1"/>
    </w:pPr>
    <w:rPr>
      <w:rFonts w:ascii="Arial" w:hAnsi="Arial" w:cs="Arial"/>
      <w:i/>
      <w:iCs/>
      <w:sz w:val="22"/>
      <w:szCs w:val="22"/>
      <w:u w:val="single"/>
    </w:rPr>
  </w:style>
  <w:style w:type="paragraph" w:customStyle="1" w:styleId="xl75">
    <w:name w:val="xl75"/>
    <w:basedOn w:val="Normal"/>
    <w:rsid w:val="00AA72E8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6">
    <w:name w:val="xl76"/>
    <w:basedOn w:val="Normal"/>
    <w:rsid w:val="00AA72E8"/>
    <w:pP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77">
    <w:name w:val="xl77"/>
    <w:basedOn w:val="Normal"/>
    <w:rsid w:val="00AA72E8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8">
    <w:name w:val="xl78"/>
    <w:basedOn w:val="Normal"/>
    <w:rsid w:val="00AA72E8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79">
    <w:name w:val="xl79"/>
    <w:basedOn w:val="Normal"/>
    <w:rsid w:val="00AA72E8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0">
    <w:name w:val="xl80"/>
    <w:basedOn w:val="Normal"/>
    <w:rsid w:val="00AA72E8"/>
    <w:pP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Normal"/>
    <w:rsid w:val="00AA72E8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2">
    <w:name w:val="xl82"/>
    <w:basedOn w:val="Normal"/>
    <w:rsid w:val="00AA72E8"/>
    <w:pPr>
      <w:spacing w:before="100" w:beforeAutospacing="1" w:after="100" w:afterAutospacing="1"/>
      <w:jc w:val="center"/>
    </w:pPr>
    <w:rPr>
      <w:rFonts w:ascii="Arial" w:hAnsi="Arial" w:cs="Arial"/>
      <w:b/>
      <w:bCs/>
      <w:color w:val="1F497D"/>
      <w:sz w:val="22"/>
      <w:szCs w:val="22"/>
      <w:u w:val="single"/>
    </w:rPr>
  </w:style>
  <w:style w:type="paragraph" w:customStyle="1" w:styleId="xl83">
    <w:name w:val="xl83"/>
    <w:basedOn w:val="Normal"/>
    <w:rsid w:val="00AA72E8"/>
    <w:pP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84">
    <w:name w:val="xl84"/>
    <w:basedOn w:val="Normal"/>
    <w:rsid w:val="00AA72E8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PargrafodaLista">
    <w:name w:val="List Paragraph"/>
    <w:basedOn w:val="Normal"/>
    <w:uiPriority w:val="34"/>
    <w:qFormat/>
    <w:rsid w:val="00CF4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uario\Documents\Fluxor\Comercial\Representadas\HELIBOMBAS\Propostas%20comerciais\Timbrado%20HIGRA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EF7C85-2CE2-4140-AE64-B66EA367C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Timbrado HIGRA</Template>
  <TotalTime>0</TotalTime>
  <Pages>1</Pages>
  <Words>130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Proposta Técnica / Comercial 0105/01</vt:lpstr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Técnica / Comercial 0105/01</dc:title>
  <dc:subject/>
  <dc:creator>Alexsandro Geremia</dc:creator>
  <cp:keywords/>
  <cp:lastModifiedBy>samuel bergamo</cp:lastModifiedBy>
  <cp:revision>3</cp:revision>
  <cp:lastPrinted>2018-06-06T11:17:00Z</cp:lastPrinted>
  <dcterms:created xsi:type="dcterms:W3CDTF">2018-06-07T17:40:00Z</dcterms:created>
  <dcterms:modified xsi:type="dcterms:W3CDTF">2018-06-07T17:43:00Z</dcterms:modified>
</cp:coreProperties>
</file>